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41" w:rsidRPr="00DF08A0" w:rsidRDefault="00F06641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Сведения о расходах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руководителя муниципального учреждения</w:t>
      </w:r>
    </w:p>
    <w:p w:rsidR="00F06641" w:rsidRPr="00DF08A0" w:rsidRDefault="00F06641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F06641" w:rsidRPr="00DF08A0" w:rsidRDefault="00F06641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F06641" w:rsidRPr="00201A57" w:rsidTr="00201A57">
        <w:tc>
          <w:tcPr>
            <w:tcW w:w="2957" w:type="dxa"/>
          </w:tcPr>
          <w:p w:rsidR="00F06641" w:rsidRPr="00201A57" w:rsidRDefault="00F0664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F06641" w:rsidRPr="00201A57" w:rsidRDefault="00F0664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F06641" w:rsidRPr="00201A57" w:rsidRDefault="00F0664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F06641" w:rsidRPr="00201A57" w:rsidRDefault="00F0664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F06641" w:rsidRPr="00201A57" w:rsidRDefault="00F0664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F06641" w:rsidRPr="00201A57" w:rsidTr="00201A57">
        <w:tc>
          <w:tcPr>
            <w:tcW w:w="2957" w:type="dxa"/>
          </w:tcPr>
          <w:p w:rsidR="00F06641" w:rsidRDefault="00F06641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Темников</w:t>
            </w:r>
          </w:p>
          <w:p w:rsidR="00F06641" w:rsidRPr="00201A57" w:rsidRDefault="00F06641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Николай Владимирович</w:t>
            </w:r>
          </w:p>
        </w:tc>
        <w:tc>
          <w:tcPr>
            <w:tcW w:w="2957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F06641" w:rsidRPr="00201A57" w:rsidTr="00201A57">
        <w:tc>
          <w:tcPr>
            <w:tcW w:w="2957" w:type="dxa"/>
          </w:tcPr>
          <w:p w:rsidR="00F06641" w:rsidRPr="00201A57" w:rsidRDefault="00F06641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Супруг</w:t>
            </w:r>
            <w:r>
              <w:rPr>
                <w:lang w:val="ru-RU"/>
              </w:rPr>
              <w:t>а</w:t>
            </w:r>
          </w:p>
        </w:tc>
        <w:tc>
          <w:tcPr>
            <w:tcW w:w="2957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06641" w:rsidRPr="00201A57" w:rsidRDefault="00F06641" w:rsidP="00CF7F32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F06641" w:rsidRDefault="00F06641"/>
    <w:p w:rsidR="00F06641" w:rsidRPr="00D62552" w:rsidRDefault="00F06641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руководителя муниципального учреждения</w:t>
      </w:r>
      <w:r w:rsidRPr="00D62552">
        <w:rPr>
          <w:rFonts w:ascii="Times New Roman" w:hAnsi="Times New Roman"/>
          <w:bCs/>
        </w:rPr>
        <w:t xml:space="preserve"> Администрации  муниципального образования «Вавожский район» нет.</w:t>
      </w:r>
    </w:p>
    <w:p w:rsidR="00F06641" w:rsidRDefault="00F06641"/>
    <w:sectPr w:rsidR="00F06641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5F345A"/>
    <w:rsid w:val="006D3BE6"/>
    <w:rsid w:val="00A3031E"/>
    <w:rsid w:val="00C278AE"/>
    <w:rsid w:val="00C3053B"/>
    <w:rsid w:val="00CF7F32"/>
    <w:rsid w:val="00D62552"/>
    <w:rsid w:val="00DF08A0"/>
    <w:rsid w:val="00E23AD5"/>
    <w:rsid w:val="00E65C26"/>
    <w:rsid w:val="00EE47F0"/>
    <w:rsid w:val="00F06641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5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160</Words>
  <Characters>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2015-05-15T07:57:00Z</dcterms:modified>
</cp:coreProperties>
</file>